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43A6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</w:t>
        </w:r>
        <w:r w:rsidR="00581B6A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D23033" w:rsidRPr="00D23033">
        <w:rPr>
          <w:b/>
          <w:i/>
          <w:noProof/>
          <w:sz w:val="28"/>
        </w:rPr>
        <w:t>R4-</w:t>
      </w:r>
      <w:r w:rsidR="00700A00" w:rsidRPr="00700A00">
        <w:rPr>
          <w:b/>
          <w:i/>
          <w:noProof/>
          <w:sz w:val="28"/>
        </w:rPr>
        <w:t>2321018</w:t>
      </w:r>
    </w:p>
    <w:p w14:paraId="7CB45193" w14:textId="2640DD68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581B6A">
          <w:rPr>
            <w:b/>
            <w:noProof/>
            <w:sz w:val="24"/>
          </w:rPr>
          <w:t>Chicago</w:t>
        </w:r>
        <w:r w:rsidR="004F1289">
          <w:rPr>
            <w:b/>
            <w:noProof/>
            <w:sz w:val="24"/>
          </w:rPr>
          <w:t xml:space="preserve">, </w:t>
        </w:r>
        <w:r w:rsidR="00581B6A">
          <w:rPr>
            <w:b/>
            <w:noProof/>
            <w:sz w:val="24"/>
          </w:rPr>
          <w:t>USA</w:t>
        </w:r>
      </w:fldSimple>
      <w:r w:rsidR="004F128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581B6A">
          <w:rPr>
            <w:b/>
            <w:noProof/>
            <w:sz w:val="24"/>
          </w:rPr>
          <w:t>November</w:t>
        </w:r>
        <w:r w:rsidR="00B44A1F">
          <w:rPr>
            <w:b/>
            <w:noProof/>
            <w:sz w:val="24"/>
          </w:rPr>
          <w:t xml:space="preserve"> </w:t>
        </w:r>
        <w:r w:rsidR="00581B6A">
          <w:rPr>
            <w:b/>
            <w:noProof/>
            <w:sz w:val="24"/>
          </w:rPr>
          <w:t>13</w:t>
        </w:r>
        <w:r w:rsidR="00B44A1F">
          <w:rPr>
            <w:b/>
            <w:noProof/>
            <w:sz w:val="24"/>
          </w:rPr>
          <w:t xml:space="preserve"> - </w:t>
        </w:r>
        <w:r w:rsidR="00F7159B">
          <w:rPr>
            <w:b/>
            <w:noProof/>
            <w:sz w:val="24"/>
          </w:rPr>
          <w:t>1</w:t>
        </w:r>
        <w:r w:rsidR="00581B6A">
          <w:rPr>
            <w:b/>
            <w:noProof/>
            <w:sz w:val="24"/>
          </w:rPr>
          <w:t>7</w:t>
        </w:r>
        <w:r w:rsidR="00E85ABF">
          <w:rPr>
            <w:b/>
            <w:noProof/>
            <w:sz w:val="24"/>
          </w:rPr>
          <w:t>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A3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033">
                <w:rPr>
                  <w:b/>
                  <w:noProof/>
                  <w:sz w:val="28"/>
                </w:rPr>
                <w:t>3</w:t>
              </w:r>
              <w:r w:rsidR="00700A00">
                <w:rPr>
                  <w:b/>
                  <w:noProof/>
                  <w:sz w:val="28"/>
                </w:rPr>
                <w:t>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8A1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972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5F03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</w:t>
              </w:r>
              <w:r w:rsidR="00700A00">
                <w:rPr>
                  <w:b/>
                  <w:noProof/>
                  <w:sz w:val="28"/>
                </w:rPr>
                <w:t>3</w:t>
              </w:r>
              <w:r w:rsidR="00B44A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D46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  <w:r w:rsidR="009A6C48">
              <w:rPr>
                <w:noProof/>
              </w:rPr>
              <w:t>, ZTE</w:t>
            </w:r>
            <w:r w:rsidR="00C07280">
              <w:rPr>
                <w:noProof/>
              </w:rPr>
              <w:t xml:space="preserve">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AF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BE2E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9978F5">
              <w:rPr>
                <w:noProof/>
              </w:rPr>
              <w:t>1</w:t>
            </w:r>
            <w:r w:rsidR="007424A0">
              <w:rPr>
                <w:noProof/>
              </w:rPr>
              <w:t>1</w:t>
            </w:r>
            <w:r w:rsidR="00405AB7" w:rsidRPr="00405AB7">
              <w:rPr>
                <w:noProof/>
              </w:rPr>
              <w:t>-</w:t>
            </w:r>
            <w:r w:rsidR="007424A0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6A96F" w:rsidR="001E41F3" w:rsidRDefault="009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NTN band n254 is added to the </w:t>
            </w:r>
            <w:r w:rsidRPr="009A6C48">
              <w:rPr>
                <w:noProof/>
              </w:rPr>
              <w:t>NR_FDD_SAB_FR1_A</w:t>
            </w:r>
            <w:r>
              <w:rPr>
                <w:noProof/>
              </w:rPr>
              <w:t xml:space="preserve">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316DAC57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n254,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37E0B" w14:textId="77777777" w:rsidR="00F92A9B" w:rsidRDefault="00F92A9B">
      <w:r>
        <w:separator/>
      </w:r>
    </w:p>
  </w:endnote>
  <w:endnote w:type="continuationSeparator" w:id="0">
    <w:p w14:paraId="784C805E" w14:textId="77777777" w:rsidR="00F92A9B" w:rsidRDefault="00F9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71BC3" w14:textId="77777777" w:rsidR="00F92A9B" w:rsidRDefault="00F92A9B">
      <w:r>
        <w:separator/>
      </w:r>
    </w:p>
  </w:footnote>
  <w:footnote w:type="continuationSeparator" w:id="0">
    <w:p w14:paraId="59EEEE80" w14:textId="77777777" w:rsidR="00F92A9B" w:rsidRDefault="00F9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8D"/>
    <w:rsid w:val="000108FF"/>
    <w:rsid w:val="00022E4A"/>
    <w:rsid w:val="00036AB6"/>
    <w:rsid w:val="00081753"/>
    <w:rsid w:val="00093AE3"/>
    <w:rsid w:val="000A6394"/>
    <w:rsid w:val="000B26F7"/>
    <w:rsid w:val="000B40A8"/>
    <w:rsid w:val="000B7FED"/>
    <w:rsid w:val="000C038A"/>
    <w:rsid w:val="000C6598"/>
    <w:rsid w:val="000D44B3"/>
    <w:rsid w:val="0010599C"/>
    <w:rsid w:val="00145D43"/>
    <w:rsid w:val="0014668D"/>
    <w:rsid w:val="0015399A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57C73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81B6A"/>
    <w:rsid w:val="00591255"/>
    <w:rsid w:val="00592D74"/>
    <w:rsid w:val="005B5E49"/>
    <w:rsid w:val="005D1DB3"/>
    <w:rsid w:val="005D6BB6"/>
    <w:rsid w:val="005D7B65"/>
    <w:rsid w:val="005E2C44"/>
    <w:rsid w:val="005F7BC0"/>
    <w:rsid w:val="00621188"/>
    <w:rsid w:val="006257ED"/>
    <w:rsid w:val="006644CD"/>
    <w:rsid w:val="00665C47"/>
    <w:rsid w:val="006741AF"/>
    <w:rsid w:val="00695808"/>
    <w:rsid w:val="006972C8"/>
    <w:rsid w:val="006A42A2"/>
    <w:rsid w:val="006B46FB"/>
    <w:rsid w:val="006C1F38"/>
    <w:rsid w:val="006C2358"/>
    <w:rsid w:val="006E21FB"/>
    <w:rsid w:val="006F72FE"/>
    <w:rsid w:val="00700A00"/>
    <w:rsid w:val="0072014E"/>
    <w:rsid w:val="0072130F"/>
    <w:rsid w:val="007424A0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133F1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11B0"/>
    <w:rsid w:val="008F2235"/>
    <w:rsid w:val="008F3789"/>
    <w:rsid w:val="008F66B5"/>
    <w:rsid w:val="008F686C"/>
    <w:rsid w:val="0090166E"/>
    <w:rsid w:val="009148DE"/>
    <w:rsid w:val="0091620F"/>
    <w:rsid w:val="009356D6"/>
    <w:rsid w:val="00941E30"/>
    <w:rsid w:val="00947211"/>
    <w:rsid w:val="00951DC0"/>
    <w:rsid w:val="009777D9"/>
    <w:rsid w:val="00991B88"/>
    <w:rsid w:val="009978F5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BF7214"/>
    <w:rsid w:val="00C07280"/>
    <w:rsid w:val="00C66BA2"/>
    <w:rsid w:val="00C73994"/>
    <w:rsid w:val="00C86B11"/>
    <w:rsid w:val="00C95985"/>
    <w:rsid w:val="00CA21BF"/>
    <w:rsid w:val="00CC5026"/>
    <w:rsid w:val="00CC68D0"/>
    <w:rsid w:val="00CE6684"/>
    <w:rsid w:val="00CF1054"/>
    <w:rsid w:val="00D03F9A"/>
    <w:rsid w:val="00D06D51"/>
    <w:rsid w:val="00D23033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C65BD"/>
    <w:rsid w:val="00EE7D7C"/>
    <w:rsid w:val="00F25D98"/>
    <w:rsid w:val="00F300FB"/>
    <w:rsid w:val="00F411F4"/>
    <w:rsid w:val="00F674BC"/>
    <w:rsid w:val="00F7159B"/>
    <w:rsid w:val="00F92A9B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3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Toliy Ioffe</cp:lastModifiedBy>
  <cp:revision>9</cp:revision>
  <cp:lastPrinted>1900-01-01T08:00:00Z</cp:lastPrinted>
  <dcterms:created xsi:type="dcterms:W3CDTF">2023-10-20T13:43:00Z</dcterms:created>
  <dcterms:modified xsi:type="dcterms:W3CDTF">2023-11-03T23:56:00Z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